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17" w:rsidRPr="00FC1025" w:rsidRDefault="00B95317" w:rsidP="001A6E62">
      <w:pPr>
        <w:jc w:val="center"/>
        <w:rPr>
          <w:b/>
          <w:sz w:val="44"/>
          <w:szCs w:val="44"/>
        </w:rPr>
      </w:pPr>
      <w:r w:rsidRPr="00FC1025">
        <w:rPr>
          <w:rFonts w:hint="eastAsia"/>
          <w:b/>
          <w:sz w:val="44"/>
          <w:szCs w:val="44"/>
        </w:rPr>
        <w:t>生命科学学院社团联合会纳新通知</w:t>
      </w:r>
    </w:p>
    <w:p w:rsidR="00B95317" w:rsidRDefault="00B95317" w:rsidP="00AD5F1F">
      <w:pPr>
        <w:rPr>
          <w:b/>
          <w:sz w:val="44"/>
          <w:szCs w:val="44"/>
        </w:rPr>
      </w:pPr>
      <w:r w:rsidRPr="00FC1025">
        <w:rPr>
          <w:b/>
          <w:sz w:val="44"/>
          <w:szCs w:val="44"/>
        </w:rPr>
        <w:t xml:space="preserve">    </w:t>
      </w:r>
    </w:p>
    <w:p w:rsidR="00B95317" w:rsidRDefault="00B95317" w:rsidP="009808C0">
      <w:pPr>
        <w:ind w:firstLineChars="249" w:firstLine="31680"/>
      </w:pPr>
      <w:r>
        <w:rPr>
          <w:rFonts w:hint="eastAsia"/>
        </w:rPr>
        <w:t>首先，生命学院社团联合会（简称社联）的全体成员欢迎大一新生的到来，希望能在以后的工作中共同进步，一起将社联发展壮大。</w:t>
      </w:r>
    </w:p>
    <w:p w:rsidR="00B95317" w:rsidRPr="00AD5F1F" w:rsidRDefault="00B95317" w:rsidP="009808C0">
      <w:r w:rsidRPr="009808C0">
        <w:rPr>
          <w:rFonts w:hint="eastAsia"/>
          <w:b/>
          <w:sz w:val="32"/>
          <w:szCs w:val="32"/>
        </w:rPr>
        <w:t>简介</w:t>
      </w:r>
      <w:r>
        <w:rPr>
          <w:rFonts w:hint="eastAsia"/>
        </w:rPr>
        <w:t>：社联简单地说就是一个学生团体，它以帮助社团举办活动为主要任务，同时还有自己多姿多彩的联合活动。现在社联将进行新一届的纳新，希望有志之士积极参与。</w:t>
      </w:r>
    </w:p>
    <w:p w:rsidR="00B95317" w:rsidRDefault="00B95317" w:rsidP="00FC1025">
      <w:r>
        <w:rPr>
          <w:rFonts w:hint="eastAsia"/>
        </w:rPr>
        <w:t>联合会下设四个部门，名称与职责如下</w:t>
      </w:r>
      <w:r>
        <w:t xml:space="preserve">          </w:t>
      </w:r>
    </w:p>
    <w:p w:rsidR="00B95317" w:rsidRPr="00816B28" w:rsidRDefault="00B95317" w:rsidP="00FC1025">
      <w:r w:rsidRPr="00F10FC2">
        <w:rPr>
          <w:rFonts w:hint="eastAsia"/>
          <w:b/>
          <w:sz w:val="32"/>
          <w:szCs w:val="32"/>
        </w:rPr>
        <w:t>秘书部</w:t>
      </w:r>
      <w:r w:rsidRPr="00816B28">
        <w:rPr>
          <w:rFonts w:hint="eastAsia"/>
        </w:rPr>
        <w:t>：</w:t>
      </w:r>
      <w:r>
        <w:rPr>
          <w:rFonts w:hint="eastAsia"/>
        </w:rPr>
        <w:t>需</w:t>
      </w:r>
      <w:r>
        <w:t>3--4</w:t>
      </w:r>
      <w:r>
        <w:rPr>
          <w:rFonts w:hint="eastAsia"/>
        </w:rPr>
        <w:t>人</w:t>
      </w:r>
    </w:p>
    <w:p w:rsidR="00B95317" w:rsidRPr="00816B28" w:rsidRDefault="00B95317" w:rsidP="00FC1025">
      <w:r>
        <w:t>1</w:t>
      </w:r>
      <w:r>
        <w:rPr>
          <w:rFonts w:hint="eastAsia"/>
        </w:rPr>
        <w:t>．</w:t>
      </w:r>
      <w:r w:rsidRPr="00816B28">
        <w:rPr>
          <w:rFonts w:hint="eastAsia"/>
        </w:rPr>
        <w:t>做好会议记录，并存档</w:t>
      </w:r>
    </w:p>
    <w:p w:rsidR="00B95317" w:rsidRPr="00816B28" w:rsidRDefault="00B95317" w:rsidP="00FC1025">
      <w:r>
        <w:t>2</w:t>
      </w:r>
      <w:r>
        <w:rPr>
          <w:rFonts w:hint="eastAsia"/>
        </w:rPr>
        <w:t>．</w:t>
      </w:r>
      <w:r w:rsidRPr="00816B28">
        <w:rPr>
          <w:rFonts w:hint="eastAsia"/>
        </w:rPr>
        <w:t>做好社联内部成员的分工，协调成员活动</w:t>
      </w:r>
    </w:p>
    <w:p w:rsidR="00B95317" w:rsidRPr="00816B28" w:rsidRDefault="00B95317" w:rsidP="00FC1025">
      <w:r>
        <w:t>3</w:t>
      </w:r>
      <w:r>
        <w:rPr>
          <w:rFonts w:hint="eastAsia"/>
        </w:rPr>
        <w:t>．</w:t>
      </w:r>
      <w:r w:rsidRPr="00816B28">
        <w:rPr>
          <w:rFonts w:hint="eastAsia"/>
        </w:rPr>
        <w:t>监督出勤及到会情况</w:t>
      </w:r>
    </w:p>
    <w:p w:rsidR="00B95317" w:rsidRDefault="00B95317" w:rsidP="00FC1025">
      <w:r>
        <w:t>4</w:t>
      </w:r>
      <w:r>
        <w:rPr>
          <w:rFonts w:hint="eastAsia"/>
        </w:rPr>
        <w:t>．</w:t>
      </w:r>
      <w:r w:rsidRPr="00816B28">
        <w:rPr>
          <w:rFonts w:hint="eastAsia"/>
        </w:rPr>
        <w:t>社团活动开展情况的总结并整理入档</w:t>
      </w:r>
    </w:p>
    <w:p w:rsidR="00B95317" w:rsidRDefault="00B95317" w:rsidP="00FC1025">
      <w:r>
        <w:t>5</w:t>
      </w:r>
      <w:r>
        <w:rPr>
          <w:rFonts w:hint="eastAsia"/>
        </w:rPr>
        <w:t>．账务管理</w:t>
      </w:r>
    </w:p>
    <w:p w:rsidR="00B95317" w:rsidRPr="00816B28" w:rsidRDefault="00B95317" w:rsidP="00FC1025">
      <w:r>
        <w:t>6</w:t>
      </w:r>
      <w:r>
        <w:rPr>
          <w:rFonts w:hint="eastAsia"/>
        </w:rPr>
        <w:t>．社团及社联内部资料的初审，如活动策划书，结项书等书面资料；</w:t>
      </w:r>
    </w:p>
    <w:p w:rsidR="00B95317" w:rsidRPr="00816B28" w:rsidRDefault="00B95317" w:rsidP="00AD5F1F">
      <w:r w:rsidRPr="00FC1025">
        <w:rPr>
          <w:rFonts w:hint="eastAsia"/>
          <w:b/>
          <w:sz w:val="32"/>
          <w:szCs w:val="32"/>
        </w:rPr>
        <w:t>新闻部</w:t>
      </w:r>
      <w:r w:rsidRPr="00816B28">
        <w:rPr>
          <w:rFonts w:hint="eastAsia"/>
        </w:rPr>
        <w:t>：</w:t>
      </w:r>
      <w:r>
        <w:rPr>
          <w:rFonts w:hint="eastAsia"/>
        </w:rPr>
        <w:t>需</w:t>
      </w:r>
      <w:r>
        <w:t>4</w:t>
      </w:r>
      <w:r>
        <w:rPr>
          <w:rFonts w:hint="eastAsia"/>
        </w:rPr>
        <w:t>人</w:t>
      </w:r>
    </w:p>
    <w:p w:rsidR="00B95317" w:rsidRPr="00816B28" w:rsidRDefault="00B95317" w:rsidP="00AD5F1F">
      <w:r>
        <w:t>1</w:t>
      </w:r>
      <w:r>
        <w:rPr>
          <w:rFonts w:hint="eastAsia"/>
        </w:rPr>
        <w:t>．</w:t>
      </w:r>
      <w:r w:rsidRPr="00816B28">
        <w:rPr>
          <w:rFonts w:hint="eastAsia"/>
        </w:rPr>
        <w:t>做好</w:t>
      </w:r>
      <w:r>
        <w:rPr>
          <w:rFonts w:hint="eastAsia"/>
        </w:rPr>
        <w:t>各个社团</w:t>
      </w:r>
      <w:r w:rsidRPr="00816B28">
        <w:rPr>
          <w:rFonts w:hint="eastAsia"/>
        </w:rPr>
        <w:t>每个活动各阶段</w:t>
      </w:r>
      <w:r>
        <w:rPr>
          <w:rFonts w:hint="eastAsia"/>
        </w:rPr>
        <w:t>照片的采集及新闻的发布，如</w:t>
      </w:r>
      <w:r w:rsidRPr="00816B28">
        <w:rPr>
          <w:rFonts w:hint="eastAsia"/>
        </w:rPr>
        <w:t>宣传，实施和总结阶段</w:t>
      </w:r>
      <w:r>
        <w:rPr>
          <w:rFonts w:hint="eastAsia"/>
        </w:rPr>
        <w:t>；</w:t>
      </w:r>
    </w:p>
    <w:p w:rsidR="00B95317" w:rsidRPr="00816B28" w:rsidRDefault="00B95317" w:rsidP="00816B28">
      <w:r>
        <w:t>2</w:t>
      </w:r>
      <w:r>
        <w:rPr>
          <w:rFonts w:hint="eastAsia"/>
        </w:rPr>
        <w:t>．具有一定的文字写作功底及敏锐的观察力</w:t>
      </w:r>
    </w:p>
    <w:p w:rsidR="00B95317" w:rsidRPr="00816B28" w:rsidRDefault="00B95317" w:rsidP="00816B28">
      <w:r>
        <w:rPr>
          <w:rFonts w:hint="eastAsia"/>
          <w:b/>
          <w:sz w:val="32"/>
          <w:szCs w:val="32"/>
        </w:rPr>
        <w:t>组织</w:t>
      </w:r>
      <w:r w:rsidRPr="00F10FC2">
        <w:rPr>
          <w:rFonts w:hint="eastAsia"/>
          <w:b/>
          <w:sz w:val="32"/>
          <w:szCs w:val="32"/>
        </w:rPr>
        <w:t>部</w:t>
      </w:r>
      <w:r w:rsidRPr="00816B28">
        <w:rPr>
          <w:rFonts w:hint="eastAsia"/>
        </w:rPr>
        <w:t>：</w:t>
      </w:r>
      <w:r>
        <w:rPr>
          <w:rFonts w:hint="eastAsia"/>
        </w:rPr>
        <w:t>需</w:t>
      </w:r>
      <w:r>
        <w:t>4</w:t>
      </w:r>
      <w:r>
        <w:rPr>
          <w:rFonts w:hint="eastAsia"/>
        </w:rPr>
        <w:t>人</w:t>
      </w:r>
    </w:p>
    <w:p w:rsidR="00B95317" w:rsidRPr="00816B28" w:rsidRDefault="00B95317" w:rsidP="00816B28">
      <w:r>
        <w:t>1</w:t>
      </w:r>
      <w:r>
        <w:rPr>
          <w:rFonts w:hint="eastAsia"/>
        </w:rPr>
        <w:t>．社联、</w:t>
      </w:r>
      <w:r w:rsidRPr="00816B28">
        <w:rPr>
          <w:rFonts w:hint="eastAsia"/>
        </w:rPr>
        <w:t>社团活动场地的申请</w:t>
      </w:r>
      <w:r>
        <w:rPr>
          <w:rFonts w:hint="eastAsia"/>
        </w:rPr>
        <w:t>布置</w:t>
      </w:r>
    </w:p>
    <w:p w:rsidR="00B95317" w:rsidRDefault="00B95317" w:rsidP="00816B28">
      <w:r>
        <w:t>2</w:t>
      </w:r>
      <w:r>
        <w:rPr>
          <w:rFonts w:hint="eastAsia"/>
        </w:rPr>
        <w:t>．社联内部</w:t>
      </w:r>
      <w:r w:rsidRPr="00816B28">
        <w:rPr>
          <w:rFonts w:hint="eastAsia"/>
        </w:rPr>
        <w:t>活动的策划及开展</w:t>
      </w:r>
    </w:p>
    <w:p w:rsidR="00B95317" w:rsidRPr="00816B28" w:rsidRDefault="00B95317" w:rsidP="00816B28">
      <w:r>
        <w:t>3.</w:t>
      </w:r>
      <w:r>
        <w:rPr>
          <w:rFonts w:hint="eastAsia"/>
        </w:rPr>
        <w:t>与其他学院社联及校社联组织的交流</w:t>
      </w:r>
    </w:p>
    <w:p w:rsidR="00B95317" w:rsidRPr="00816B28" w:rsidRDefault="00B95317" w:rsidP="00816B28">
      <w:r w:rsidRPr="00F10FC2">
        <w:rPr>
          <w:rFonts w:hint="eastAsia"/>
          <w:b/>
          <w:sz w:val="32"/>
          <w:szCs w:val="32"/>
        </w:rPr>
        <w:t>宣传部</w:t>
      </w:r>
      <w:r w:rsidRPr="00816B28">
        <w:rPr>
          <w:rFonts w:hint="eastAsia"/>
        </w:rPr>
        <w:t>：</w:t>
      </w:r>
      <w:r>
        <w:rPr>
          <w:rFonts w:hint="eastAsia"/>
        </w:rPr>
        <w:t>需</w:t>
      </w:r>
      <w:r>
        <w:t>4--5</w:t>
      </w:r>
      <w:r>
        <w:rPr>
          <w:rFonts w:hint="eastAsia"/>
        </w:rPr>
        <w:t>人</w:t>
      </w:r>
    </w:p>
    <w:p w:rsidR="00B95317" w:rsidRDefault="00B95317" w:rsidP="00F10FC2">
      <w:pPr>
        <w:numPr>
          <w:ilvl w:val="0"/>
          <w:numId w:val="1"/>
        </w:numPr>
      </w:pPr>
      <w:r>
        <w:rPr>
          <w:rFonts w:hint="eastAsia"/>
        </w:rPr>
        <w:t>辅助社团做好活动宣传展板、</w:t>
      </w:r>
      <w:r w:rsidRPr="00816B28">
        <w:rPr>
          <w:rFonts w:hint="eastAsia"/>
        </w:rPr>
        <w:t>海报等</w:t>
      </w:r>
      <w:r>
        <w:rPr>
          <w:rFonts w:hint="eastAsia"/>
        </w:rPr>
        <w:t>的设计与制作，宣传单页的分发；</w:t>
      </w:r>
    </w:p>
    <w:p w:rsidR="00B95317" w:rsidRDefault="00B95317" w:rsidP="00F10FC2">
      <w:pPr>
        <w:numPr>
          <w:ilvl w:val="0"/>
          <w:numId w:val="1"/>
        </w:numPr>
      </w:pPr>
      <w:r>
        <w:rPr>
          <w:rFonts w:hint="eastAsia"/>
        </w:rPr>
        <w:t>网络层面上活动信息的宣传，如在人人、微博、腾讯空间等平台；</w:t>
      </w:r>
    </w:p>
    <w:p w:rsidR="00B95317" w:rsidRPr="00816B28" w:rsidRDefault="00B95317" w:rsidP="00F10FC2">
      <w:pPr>
        <w:numPr>
          <w:ilvl w:val="0"/>
          <w:numId w:val="1"/>
        </w:numPr>
      </w:pPr>
      <w:r>
        <w:rPr>
          <w:rFonts w:hint="eastAsia"/>
        </w:rPr>
        <w:t>需要一定的文采及绘画功底，网络操作能力，计算机绘图技术；</w:t>
      </w:r>
    </w:p>
    <w:p w:rsidR="00B95317" w:rsidRDefault="00B95317" w:rsidP="00E817B8"/>
    <w:p w:rsidR="00B95317" w:rsidRPr="009808C0" w:rsidRDefault="00B95317" w:rsidP="00E817B8">
      <w:pPr>
        <w:rPr>
          <w:b/>
        </w:rPr>
      </w:pPr>
      <w:r w:rsidRPr="009808C0">
        <w:rPr>
          <w:rFonts w:hint="eastAsia"/>
          <w:b/>
        </w:rPr>
        <w:t>时间安排：</w:t>
      </w:r>
    </w:p>
    <w:p w:rsidR="00B95317" w:rsidRDefault="00B95317" w:rsidP="00FC1025">
      <w:pPr>
        <w:ind w:right="420" w:firstLineChars="50" w:firstLine="31680"/>
      </w:pPr>
      <w:r>
        <w:t>9</w:t>
      </w:r>
      <w:r>
        <w:rPr>
          <w:rFonts w:hint="eastAsia"/>
        </w:rPr>
        <w:t>月</w:t>
      </w:r>
      <w:r>
        <w:t>23</w:t>
      </w:r>
      <w:r>
        <w:rPr>
          <w:rFonts w:hint="eastAsia"/>
        </w:rPr>
        <w:t>号晚上（周一）</w:t>
      </w:r>
      <w:r>
        <w:t xml:space="preserve">13#215 </w:t>
      </w:r>
      <w:r>
        <w:rPr>
          <w:rFonts w:hint="eastAsia"/>
        </w:rPr>
        <w:t>七点三十分举行纳新咨询会</w:t>
      </w:r>
    </w:p>
    <w:p w:rsidR="00B95317" w:rsidRDefault="00B95317" w:rsidP="00FC1025">
      <w:pPr>
        <w:ind w:right="420" w:firstLineChars="50" w:firstLine="31680"/>
      </w:pPr>
      <w:r>
        <w:t>9</w:t>
      </w:r>
      <w:r>
        <w:rPr>
          <w:rFonts w:hint="eastAsia"/>
        </w:rPr>
        <w:t>月</w:t>
      </w:r>
      <w:r>
        <w:t>26</w:t>
      </w:r>
      <w:r>
        <w:rPr>
          <w:rFonts w:hint="eastAsia"/>
        </w:rPr>
        <w:t>号晚上（周四）</w:t>
      </w:r>
      <w:r>
        <w:t xml:space="preserve">5#204  </w:t>
      </w:r>
      <w:r>
        <w:rPr>
          <w:rFonts w:hint="eastAsia"/>
        </w:rPr>
        <w:t>七点纳新会</w:t>
      </w:r>
    </w:p>
    <w:p w:rsidR="00B95317" w:rsidRDefault="00B95317" w:rsidP="004F07E5">
      <w:pPr>
        <w:jc w:val="left"/>
      </w:pPr>
      <w:r w:rsidRPr="009808C0">
        <w:rPr>
          <w:rFonts w:hint="eastAsia"/>
          <w:b/>
        </w:rPr>
        <w:t>纳新方式</w:t>
      </w:r>
      <w:r>
        <w:rPr>
          <w:rFonts w:hint="eastAsia"/>
        </w:rPr>
        <w:t>：</w:t>
      </w:r>
    </w:p>
    <w:p w:rsidR="00B95317" w:rsidRDefault="00B95317" w:rsidP="004F07E5">
      <w:pPr>
        <w:jc w:val="left"/>
      </w:pPr>
      <w:r>
        <w:t>1.</w:t>
      </w:r>
      <w:r>
        <w:rPr>
          <w:rFonts w:hint="eastAsia"/>
        </w:rPr>
        <w:t>填写纳新表格，一式两份（表格需在生命科学学院网站社联纳新通知下载附件）</w:t>
      </w:r>
    </w:p>
    <w:p w:rsidR="00B95317" w:rsidRDefault="00B95317" w:rsidP="009B5A5B">
      <w:pPr>
        <w:jc w:val="left"/>
      </w:pPr>
      <w:r>
        <w:t>2.</w:t>
      </w:r>
      <w:r>
        <w:rPr>
          <w:rFonts w:hint="eastAsia"/>
        </w:rPr>
        <w:t>表格上交时间截止周三晚</w:t>
      </w:r>
      <w:r>
        <w:t>10</w:t>
      </w:r>
      <w:r>
        <w:rPr>
          <w:rFonts w:hint="eastAsia"/>
        </w:rPr>
        <w:t>：</w:t>
      </w:r>
      <w:r>
        <w:t>00,</w:t>
      </w:r>
      <w:r>
        <w:rPr>
          <w:rFonts w:hint="eastAsia"/>
        </w:rPr>
        <w:t>收表人</w:t>
      </w:r>
      <w:r>
        <w:t xml:space="preserve"> </w:t>
      </w:r>
      <w:r>
        <w:rPr>
          <w:rFonts w:hint="eastAsia"/>
        </w:rPr>
        <w:t>闫：</w:t>
      </w:r>
      <w:r>
        <w:t xml:space="preserve">18353365531 </w:t>
      </w:r>
      <w:r>
        <w:rPr>
          <w:rFonts w:hint="eastAsia"/>
        </w:rPr>
        <w:t>（三号宿舍楼）</w:t>
      </w:r>
    </w:p>
    <w:p w:rsidR="00B95317" w:rsidRDefault="00B95317" w:rsidP="004F07E5">
      <w:pPr>
        <w:jc w:val="left"/>
      </w:pPr>
      <w:r>
        <w:t>3.</w:t>
      </w:r>
      <w:r>
        <w:rPr>
          <w:rFonts w:hint="eastAsia"/>
        </w:rPr>
        <w:t>周四晚，每人按已排好的顺序依次上台演讲，限时五分钟</w:t>
      </w:r>
    </w:p>
    <w:p w:rsidR="00B95317" w:rsidRDefault="00B95317" w:rsidP="004F07E5">
      <w:pPr>
        <w:jc w:val="left"/>
      </w:pPr>
      <w:r>
        <w:t>4.</w:t>
      </w:r>
      <w:r>
        <w:rPr>
          <w:rFonts w:hint="eastAsia"/>
        </w:rPr>
        <w:t>竞选结果将于周五周六两天公布</w:t>
      </w:r>
    </w:p>
    <w:p w:rsidR="00B95317" w:rsidRDefault="00B95317" w:rsidP="004F07E5">
      <w:pPr>
        <w:jc w:val="left"/>
      </w:pPr>
      <w:r>
        <w:t xml:space="preserve">                                                    </w:t>
      </w:r>
    </w:p>
    <w:p w:rsidR="00B95317" w:rsidRPr="009808C0" w:rsidRDefault="00B95317" w:rsidP="009808C0">
      <w:pPr>
        <w:ind w:firstLineChars="2600" w:firstLine="31680"/>
        <w:jc w:val="left"/>
        <w:rPr>
          <w:b/>
        </w:rPr>
      </w:pPr>
      <w:r w:rsidRPr="009808C0">
        <w:rPr>
          <w:b/>
        </w:rPr>
        <w:t xml:space="preserve"> </w:t>
      </w:r>
      <w:r w:rsidRPr="009808C0">
        <w:rPr>
          <w:rFonts w:hint="eastAsia"/>
          <w:b/>
        </w:rPr>
        <w:t>生命科学学院社团联合会</w:t>
      </w:r>
    </w:p>
    <w:p w:rsidR="00B95317" w:rsidRPr="009808C0" w:rsidRDefault="00B95317" w:rsidP="004F07E5">
      <w:pPr>
        <w:jc w:val="left"/>
        <w:rPr>
          <w:b/>
        </w:rPr>
      </w:pPr>
      <w:r w:rsidRPr="009808C0">
        <w:rPr>
          <w:b/>
        </w:rPr>
        <w:t xml:space="preserve">                                                    2013</w:t>
      </w:r>
      <w:r w:rsidRPr="009808C0">
        <w:rPr>
          <w:rFonts w:hint="eastAsia"/>
          <w:b/>
        </w:rPr>
        <w:t>年</w:t>
      </w:r>
      <w:r w:rsidRPr="009808C0">
        <w:rPr>
          <w:b/>
        </w:rPr>
        <w:t>9</w:t>
      </w:r>
      <w:r w:rsidRPr="009808C0">
        <w:rPr>
          <w:rFonts w:hint="eastAsia"/>
          <w:b/>
        </w:rPr>
        <w:t>月</w:t>
      </w:r>
      <w:r w:rsidRPr="009808C0">
        <w:rPr>
          <w:b/>
        </w:rPr>
        <w:t>23</w:t>
      </w:r>
      <w:r w:rsidRPr="009808C0">
        <w:rPr>
          <w:rFonts w:hint="eastAsia"/>
          <w:b/>
        </w:rPr>
        <w:t>日</w:t>
      </w:r>
      <w:r w:rsidRPr="009808C0">
        <w:rPr>
          <w:b/>
        </w:rPr>
        <w:t>-----26</w:t>
      </w:r>
      <w:r w:rsidRPr="009808C0">
        <w:rPr>
          <w:rFonts w:hint="eastAsia"/>
          <w:b/>
        </w:rPr>
        <w:t>日</w:t>
      </w:r>
    </w:p>
    <w:sectPr w:rsidR="00B95317" w:rsidRPr="009808C0" w:rsidSect="003C2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317" w:rsidRDefault="00B95317" w:rsidP="00794C86">
      <w:r>
        <w:separator/>
      </w:r>
    </w:p>
  </w:endnote>
  <w:endnote w:type="continuationSeparator" w:id="0">
    <w:p w:rsidR="00B95317" w:rsidRDefault="00B95317" w:rsidP="00794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317" w:rsidRDefault="00B95317" w:rsidP="00794C86">
      <w:r>
        <w:separator/>
      </w:r>
    </w:p>
  </w:footnote>
  <w:footnote w:type="continuationSeparator" w:id="0">
    <w:p w:rsidR="00B95317" w:rsidRDefault="00B95317" w:rsidP="00794C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878F5"/>
    <w:multiLevelType w:val="hybridMultilevel"/>
    <w:tmpl w:val="D1180158"/>
    <w:lvl w:ilvl="0" w:tplc="EA149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E62"/>
    <w:rsid w:val="000C7531"/>
    <w:rsid w:val="00136010"/>
    <w:rsid w:val="001658BD"/>
    <w:rsid w:val="00184C07"/>
    <w:rsid w:val="001A6E62"/>
    <w:rsid w:val="00397598"/>
    <w:rsid w:val="003C2EFC"/>
    <w:rsid w:val="004138BB"/>
    <w:rsid w:val="004364CB"/>
    <w:rsid w:val="004855DB"/>
    <w:rsid w:val="004A3E37"/>
    <w:rsid w:val="004F07E5"/>
    <w:rsid w:val="00794C86"/>
    <w:rsid w:val="00816B28"/>
    <w:rsid w:val="008B5CB3"/>
    <w:rsid w:val="0093220A"/>
    <w:rsid w:val="009808C0"/>
    <w:rsid w:val="009B5A5B"/>
    <w:rsid w:val="00AD5F1F"/>
    <w:rsid w:val="00AE10F6"/>
    <w:rsid w:val="00B95317"/>
    <w:rsid w:val="00C13DAD"/>
    <w:rsid w:val="00D93288"/>
    <w:rsid w:val="00E817B8"/>
    <w:rsid w:val="00F10FC2"/>
    <w:rsid w:val="00FC1025"/>
    <w:rsid w:val="00FD3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EF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94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4C8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94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4C8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1</Pages>
  <Words>128</Words>
  <Characters>734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Junehacker</dc:creator>
  <cp:keywords/>
  <dc:description/>
  <cp:lastModifiedBy>lenovo</cp:lastModifiedBy>
  <cp:revision>6</cp:revision>
  <dcterms:created xsi:type="dcterms:W3CDTF">2013-09-21T13:03:00Z</dcterms:created>
  <dcterms:modified xsi:type="dcterms:W3CDTF">2013-09-22T13:47:00Z</dcterms:modified>
</cp:coreProperties>
</file>